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7B7AF5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СОДЕРЖАНИЕ ТОМА</w:t>
      </w: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tbl>
      <w:tblPr>
        <w:tblStyle w:val="ad"/>
        <w:tblW w:w="0" w:type="auto"/>
        <w:tblInd w:w="360" w:type="dxa"/>
        <w:tblLook w:val="04A0" w:firstRow="1" w:lastRow="0" w:firstColumn="1" w:lastColumn="0" w:noHBand="0" w:noVBand="1"/>
      </w:tblPr>
      <w:tblGrid>
        <w:gridCol w:w="3576"/>
        <w:gridCol w:w="3260"/>
        <w:gridCol w:w="2375"/>
      </w:tblGrid>
      <w:tr w:rsidR="00C05769" w:rsidRPr="00416D71" w:rsidTr="00780448">
        <w:tc>
          <w:tcPr>
            <w:tcW w:w="3576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Обозначение</w:t>
            </w:r>
          </w:p>
        </w:tc>
        <w:tc>
          <w:tcPr>
            <w:tcW w:w="3260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2375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C05769" w:rsidRPr="009C1722" w:rsidTr="00780448">
        <w:tc>
          <w:tcPr>
            <w:tcW w:w="3576" w:type="dxa"/>
          </w:tcPr>
          <w:p w:rsidR="00C52473" w:rsidRPr="009C1722" w:rsidRDefault="00C52473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</w:tcPr>
          <w:p w:rsidR="00C52473" w:rsidRPr="009C1722" w:rsidRDefault="009C1722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Содержание</w:t>
            </w:r>
            <w:r w:rsidR="00780448">
              <w:rPr>
                <w:rFonts w:ascii="Times New Roman" w:hAnsi="Times New Roman"/>
                <w:szCs w:val="24"/>
              </w:rPr>
              <w:t xml:space="preserve"> тома</w:t>
            </w:r>
          </w:p>
        </w:tc>
        <w:tc>
          <w:tcPr>
            <w:tcW w:w="2375" w:type="dxa"/>
          </w:tcPr>
          <w:p w:rsidR="00C52473" w:rsidRPr="009C1722" w:rsidRDefault="00DE77D4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лист</w:t>
            </w:r>
          </w:p>
        </w:tc>
      </w:tr>
      <w:tr w:rsidR="00C05769" w:rsidRPr="009C1722" w:rsidTr="00780448">
        <w:tc>
          <w:tcPr>
            <w:tcW w:w="3576" w:type="dxa"/>
          </w:tcPr>
          <w:p w:rsidR="00C52473" w:rsidRPr="009C1722" w:rsidRDefault="004B173B" w:rsidP="00E60858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7B7AF5">
              <w:rPr>
                <w:rFonts w:ascii="Times New Roman" w:hAnsi="Times New Roman"/>
                <w:szCs w:val="24"/>
              </w:rPr>
              <w:t>иПМТ</w:t>
            </w:r>
            <w:r w:rsidR="00FB599B">
              <w:rPr>
                <w:rFonts w:ascii="Times New Roman" w:hAnsi="Times New Roman"/>
                <w:szCs w:val="24"/>
              </w:rPr>
              <w:t>-</w:t>
            </w:r>
            <w:r w:rsidR="00E60858">
              <w:rPr>
                <w:rFonts w:ascii="Times New Roman" w:hAnsi="Times New Roman"/>
                <w:szCs w:val="24"/>
              </w:rPr>
              <w:t>М</w:t>
            </w:r>
            <w:r w:rsidR="00FB599B"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Cs w:val="24"/>
              </w:rPr>
              <w:t>-СП</w:t>
            </w:r>
          </w:p>
        </w:tc>
        <w:tc>
          <w:tcPr>
            <w:tcW w:w="3260" w:type="dxa"/>
          </w:tcPr>
          <w:p w:rsidR="00C52473" w:rsidRPr="009C1722" w:rsidRDefault="009C1722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Состав проекта</w:t>
            </w:r>
          </w:p>
        </w:tc>
        <w:tc>
          <w:tcPr>
            <w:tcW w:w="2375" w:type="dxa"/>
          </w:tcPr>
          <w:p w:rsidR="00C52473" w:rsidRPr="009C1722" w:rsidRDefault="007B7AF5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4B173B">
              <w:rPr>
                <w:rFonts w:ascii="Times New Roman" w:hAnsi="Times New Roman"/>
                <w:szCs w:val="24"/>
              </w:rPr>
              <w:t xml:space="preserve"> лист</w:t>
            </w:r>
          </w:p>
        </w:tc>
      </w:tr>
      <w:tr w:rsidR="00780448" w:rsidRPr="009C1722" w:rsidTr="00780448">
        <w:tc>
          <w:tcPr>
            <w:tcW w:w="3576" w:type="dxa"/>
          </w:tcPr>
          <w:p w:rsidR="00780448" w:rsidRDefault="00780448" w:rsidP="00E60858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15.03.2015-ППТиПМТ</w:t>
            </w:r>
          </w:p>
        </w:tc>
        <w:tc>
          <w:tcPr>
            <w:tcW w:w="3260" w:type="dxa"/>
          </w:tcPr>
          <w:p w:rsidR="00780448" w:rsidRDefault="00780448" w:rsidP="008F05A8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Справка руководителя проекта</w:t>
            </w:r>
          </w:p>
        </w:tc>
        <w:tc>
          <w:tcPr>
            <w:tcW w:w="2375" w:type="dxa"/>
          </w:tcPr>
          <w:p w:rsidR="00780448" w:rsidRDefault="00780448" w:rsidP="008F05A8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лист</w:t>
            </w:r>
          </w:p>
        </w:tc>
      </w:tr>
      <w:tr w:rsidR="00780448" w:rsidRPr="009C1722" w:rsidTr="00780448">
        <w:tc>
          <w:tcPr>
            <w:tcW w:w="3576" w:type="dxa"/>
          </w:tcPr>
          <w:p w:rsidR="00780448" w:rsidRPr="009C1722" w:rsidRDefault="00780448" w:rsidP="00E60858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15.03.2015-ППТиПМТ-МО</w:t>
            </w:r>
          </w:p>
        </w:tc>
        <w:tc>
          <w:tcPr>
            <w:tcW w:w="3260" w:type="dxa"/>
          </w:tcPr>
          <w:p w:rsidR="00780448" w:rsidRPr="00122474" w:rsidRDefault="00780448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22474">
              <w:rPr>
                <w:rFonts w:ascii="Times New Roman" w:hAnsi="Times New Roman"/>
                <w:szCs w:val="24"/>
              </w:rPr>
              <w:t>Материалы по обоснованию проекта планировки.</w:t>
            </w:r>
          </w:p>
          <w:p w:rsidR="00780448" w:rsidRPr="00122474" w:rsidRDefault="003A090C" w:rsidP="00122474">
            <w:pPr>
              <w:pStyle w:val="a0"/>
              <w:spacing w:line="240" w:lineRule="auto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Пояснительная записка</w:t>
            </w:r>
          </w:p>
        </w:tc>
        <w:tc>
          <w:tcPr>
            <w:tcW w:w="2375" w:type="dxa"/>
          </w:tcPr>
          <w:p w:rsidR="00780448" w:rsidRPr="0072542A" w:rsidRDefault="00841882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23</w:t>
            </w:r>
            <w:r w:rsidR="0072542A">
              <w:rPr>
                <w:rFonts w:ascii="Times New Roman" w:hAnsi="Times New Roman"/>
                <w:color w:val="000000" w:themeColor="text1"/>
                <w:szCs w:val="24"/>
              </w:rPr>
              <w:t xml:space="preserve"> листа</w:t>
            </w:r>
          </w:p>
        </w:tc>
      </w:tr>
      <w:tr w:rsidR="00780448" w:rsidRPr="009C1722" w:rsidTr="00780448">
        <w:tc>
          <w:tcPr>
            <w:tcW w:w="3576" w:type="dxa"/>
          </w:tcPr>
          <w:p w:rsidR="00780448" w:rsidRPr="009C1722" w:rsidRDefault="00780448" w:rsidP="00780448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15.03.2015-ППТиПМТ-МО</w:t>
            </w:r>
          </w:p>
        </w:tc>
        <w:tc>
          <w:tcPr>
            <w:tcW w:w="3260" w:type="dxa"/>
          </w:tcPr>
          <w:p w:rsidR="00780448" w:rsidRPr="00122474" w:rsidRDefault="00780448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22474">
              <w:rPr>
                <w:rFonts w:ascii="Times New Roman" w:hAnsi="Times New Roman"/>
                <w:szCs w:val="24"/>
              </w:rPr>
              <w:t>Материалы по обоснованию проекта планировки.</w:t>
            </w:r>
          </w:p>
          <w:p w:rsidR="00780448" w:rsidRPr="00122474" w:rsidRDefault="00780448" w:rsidP="00122474">
            <w:pPr>
              <w:pStyle w:val="a0"/>
              <w:spacing w:line="240" w:lineRule="auto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122474">
              <w:rPr>
                <w:rFonts w:ascii="Times New Roman" w:hAnsi="Times New Roman"/>
                <w:lang w:eastAsia="en-US"/>
              </w:rPr>
              <w:t>Графическая часть</w:t>
            </w:r>
          </w:p>
        </w:tc>
        <w:tc>
          <w:tcPr>
            <w:tcW w:w="2375" w:type="dxa"/>
          </w:tcPr>
          <w:p w:rsidR="00780448" w:rsidRPr="009C1722" w:rsidRDefault="00841882" w:rsidP="0084188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5</w:t>
            </w:r>
            <w:r w:rsidR="0072542A">
              <w:rPr>
                <w:rFonts w:ascii="Times New Roman" w:hAnsi="Times New Roman"/>
                <w:color w:val="000000" w:themeColor="text1"/>
                <w:szCs w:val="24"/>
              </w:rPr>
              <w:t xml:space="preserve"> лист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ов</w:t>
            </w:r>
            <w:r w:rsidR="00780448" w:rsidRPr="0072542A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</w:p>
        </w:tc>
      </w:tr>
      <w:tr w:rsidR="00780448" w:rsidRPr="009C1722" w:rsidTr="00780448">
        <w:tc>
          <w:tcPr>
            <w:tcW w:w="3576" w:type="dxa"/>
          </w:tcPr>
          <w:p w:rsidR="00780448" w:rsidRPr="009C1722" w:rsidRDefault="00780448" w:rsidP="008F05A8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15.03.2015-ППТиПМТ-МО-П</w:t>
            </w:r>
          </w:p>
        </w:tc>
        <w:tc>
          <w:tcPr>
            <w:tcW w:w="3260" w:type="dxa"/>
          </w:tcPr>
          <w:p w:rsidR="00780448" w:rsidRPr="00122474" w:rsidRDefault="00780448" w:rsidP="008F05A8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22474">
              <w:rPr>
                <w:rFonts w:ascii="Times New Roman" w:hAnsi="Times New Roman"/>
                <w:szCs w:val="24"/>
              </w:rPr>
              <w:t>Материалы по обос</w:t>
            </w:r>
            <w:bookmarkStart w:id="0" w:name="_GoBack"/>
            <w:bookmarkEnd w:id="0"/>
            <w:r w:rsidRPr="00122474">
              <w:rPr>
                <w:rFonts w:ascii="Times New Roman" w:hAnsi="Times New Roman"/>
                <w:szCs w:val="24"/>
              </w:rPr>
              <w:t>нованию проекта планировки.</w:t>
            </w:r>
          </w:p>
          <w:p w:rsidR="00780448" w:rsidRPr="00122474" w:rsidRDefault="00780448" w:rsidP="008F05A8">
            <w:pPr>
              <w:pStyle w:val="a0"/>
              <w:spacing w:line="240" w:lineRule="auto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122474">
              <w:rPr>
                <w:rFonts w:ascii="Times New Roman" w:hAnsi="Times New Roman"/>
                <w:lang w:eastAsia="en-US"/>
              </w:rPr>
              <w:t>Текс</w:t>
            </w:r>
            <w:r>
              <w:rPr>
                <w:rFonts w:ascii="Times New Roman" w:hAnsi="Times New Roman"/>
                <w:lang w:eastAsia="en-US"/>
              </w:rPr>
              <w:t>т</w:t>
            </w:r>
            <w:r w:rsidRPr="00122474">
              <w:rPr>
                <w:rFonts w:ascii="Times New Roman" w:hAnsi="Times New Roman"/>
                <w:lang w:eastAsia="en-US"/>
              </w:rPr>
              <w:t>ов</w:t>
            </w:r>
            <w:r>
              <w:rPr>
                <w:rFonts w:ascii="Times New Roman" w:hAnsi="Times New Roman"/>
                <w:lang w:eastAsia="en-US"/>
              </w:rPr>
              <w:t>ые приложения</w:t>
            </w:r>
          </w:p>
        </w:tc>
        <w:tc>
          <w:tcPr>
            <w:tcW w:w="2375" w:type="dxa"/>
          </w:tcPr>
          <w:p w:rsidR="00780448" w:rsidRPr="009C1722" w:rsidRDefault="00740664" w:rsidP="0084188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</w:t>
            </w:r>
            <w:r w:rsidR="00841882"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="00AE4857">
              <w:rPr>
                <w:rFonts w:ascii="Times New Roman" w:hAnsi="Times New Roman"/>
                <w:color w:val="000000" w:themeColor="text1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ист</w:t>
            </w:r>
          </w:p>
        </w:tc>
      </w:tr>
    </w:tbl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3F6541" w:rsidRDefault="003F6541" w:rsidP="003F6541">
      <w:pPr>
        <w:pStyle w:val="a0"/>
        <w:rPr>
          <w:lang w:eastAsia="en-US"/>
        </w:rPr>
      </w:pPr>
    </w:p>
    <w:p w:rsidR="003F6541" w:rsidRDefault="003F6541" w:rsidP="003F6541">
      <w:pPr>
        <w:pStyle w:val="a0"/>
        <w:rPr>
          <w:lang w:eastAsia="en-US"/>
        </w:rPr>
      </w:pPr>
    </w:p>
    <w:p w:rsidR="003F6541" w:rsidRPr="003F6541" w:rsidRDefault="003F6541" w:rsidP="003F6541">
      <w:pPr>
        <w:pStyle w:val="a0"/>
        <w:rPr>
          <w:lang w:eastAsia="en-US"/>
        </w:rPr>
      </w:pPr>
    </w:p>
    <w:p w:rsidR="00CE4B62" w:rsidRPr="0068498A" w:rsidRDefault="003F6541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</w:t>
      </w:r>
      <w:r w:rsidR="00CE4B62" w:rsidRPr="0068498A">
        <w:rPr>
          <w:rFonts w:ascii="Times New Roman" w:hAnsi="Times New Roman"/>
          <w:b/>
          <w:szCs w:val="24"/>
        </w:rPr>
        <w:t>ОСТАВ ПРОЕКТА</w:t>
      </w:r>
    </w:p>
    <w:p w:rsidR="00CE4B62" w:rsidRPr="0068498A" w:rsidRDefault="00CE4B62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1115"/>
        <w:gridCol w:w="3657"/>
        <w:gridCol w:w="2412"/>
        <w:gridCol w:w="1853"/>
      </w:tblGrid>
      <w:tr w:rsidR="00CE4B62" w:rsidRPr="0068498A" w:rsidTr="0054562C">
        <w:tc>
          <w:tcPr>
            <w:tcW w:w="1115" w:type="dxa"/>
          </w:tcPr>
          <w:p w:rsidR="00C65CCA" w:rsidRDefault="00C65CCA" w:rsidP="00416D71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CE4B62" w:rsidP="00416D71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  <w:r w:rsidRPr="0068498A">
              <w:rPr>
                <w:rFonts w:ascii="Times New Roman" w:hAnsi="Times New Roman"/>
                <w:b/>
                <w:szCs w:val="24"/>
              </w:rPr>
              <w:t xml:space="preserve">№ </w:t>
            </w:r>
            <w:r w:rsidR="00416D71">
              <w:rPr>
                <w:rFonts w:ascii="Times New Roman" w:hAnsi="Times New Roman"/>
                <w:b/>
                <w:szCs w:val="24"/>
              </w:rPr>
              <w:t>тома</w:t>
            </w:r>
          </w:p>
        </w:tc>
        <w:tc>
          <w:tcPr>
            <w:tcW w:w="3657" w:type="dxa"/>
          </w:tcPr>
          <w:p w:rsidR="00C65CCA" w:rsidRDefault="00C65CCA" w:rsidP="00B808CB">
            <w:pPr>
              <w:tabs>
                <w:tab w:val="left" w:pos="3168"/>
              </w:tabs>
              <w:ind w:right="408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B808CB">
            <w:pPr>
              <w:tabs>
                <w:tab w:val="left" w:pos="3168"/>
              </w:tabs>
              <w:ind w:right="40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Обозначение</w:t>
            </w:r>
          </w:p>
        </w:tc>
        <w:tc>
          <w:tcPr>
            <w:tcW w:w="2412" w:type="dxa"/>
          </w:tcPr>
          <w:p w:rsidR="00C65CCA" w:rsidRDefault="00C65CCA" w:rsidP="00416D71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416D71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1853" w:type="dxa"/>
          </w:tcPr>
          <w:p w:rsidR="00C65CCA" w:rsidRDefault="00C65CCA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1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C2EFF">
              <w:rPr>
                <w:rFonts w:ascii="Times New Roman" w:hAnsi="Times New Roman"/>
                <w:szCs w:val="24"/>
              </w:rPr>
              <w:t>15.03.2015-ППТ</w:t>
            </w:r>
            <w:r w:rsidR="007B7AF5">
              <w:rPr>
                <w:rFonts w:ascii="Times New Roman" w:hAnsi="Times New Roman"/>
                <w:szCs w:val="24"/>
              </w:rPr>
              <w:t>иПМТ</w:t>
            </w:r>
            <w:r w:rsidRPr="00BC2EFF">
              <w:rPr>
                <w:rFonts w:ascii="Times New Roman" w:hAnsi="Times New Roman"/>
                <w:szCs w:val="24"/>
              </w:rPr>
              <w:t>-О</w:t>
            </w:r>
            <w:r>
              <w:rPr>
                <w:rFonts w:ascii="Times New Roman" w:hAnsi="Times New Roman"/>
                <w:szCs w:val="24"/>
              </w:rPr>
              <w:t>Ч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Основная (утверждаемая) часть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2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7B7AF5">
              <w:rPr>
                <w:rFonts w:ascii="Times New Roman" w:hAnsi="Times New Roman"/>
                <w:szCs w:val="24"/>
              </w:rPr>
              <w:t>иПМТ</w:t>
            </w:r>
            <w:r>
              <w:rPr>
                <w:rFonts w:ascii="Times New Roman" w:hAnsi="Times New Roman"/>
                <w:szCs w:val="24"/>
              </w:rPr>
              <w:t>-МО</w:t>
            </w:r>
          </w:p>
        </w:tc>
        <w:tc>
          <w:tcPr>
            <w:tcW w:w="2412" w:type="dxa"/>
          </w:tcPr>
          <w:p w:rsidR="00C65CCA" w:rsidRDefault="00C65CCA" w:rsidP="00D548C8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D548C8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Материалы по обоснованию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3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</w:t>
            </w:r>
            <w:r w:rsidR="007B7AF5">
              <w:rPr>
                <w:rFonts w:ascii="Times New Roman" w:hAnsi="Times New Roman"/>
                <w:szCs w:val="24"/>
              </w:rPr>
              <w:t>ППТи</w:t>
            </w:r>
            <w:r>
              <w:rPr>
                <w:rFonts w:ascii="Times New Roman" w:hAnsi="Times New Roman"/>
                <w:szCs w:val="24"/>
              </w:rPr>
              <w:t>ПМТ</w:t>
            </w:r>
            <w:r w:rsidR="007B7AF5">
              <w:rPr>
                <w:rFonts w:ascii="Times New Roman" w:hAnsi="Times New Roman"/>
                <w:szCs w:val="24"/>
              </w:rPr>
              <w:t>-ПМ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Проект межевания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CE4B62" w:rsidRPr="0068498A" w:rsidRDefault="00CE4B62" w:rsidP="00CE4B62">
      <w:pPr>
        <w:tabs>
          <w:tab w:val="left" w:pos="3168"/>
        </w:tabs>
        <w:ind w:left="360" w:right="408"/>
        <w:rPr>
          <w:rFonts w:ascii="Times New Roman" w:hAnsi="Times New Roman"/>
          <w:b/>
          <w:szCs w:val="24"/>
        </w:rPr>
      </w:pPr>
    </w:p>
    <w:p w:rsidR="004D78A3" w:rsidRDefault="004D78A3" w:rsidP="00373F12">
      <w:pPr>
        <w:pStyle w:val="a0"/>
        <w:ind w:firstLine="0"/>
        <w:rPr>
          <w:lang w:eastAsia="en-US"/>
        </w:rPr>
      </w:pPr>
    </w:p>
    <w:p w:rsidR="00A404C1" w:rsidRDefault="00A404C1" w:rsidP="00A404C1">
      <w:pPr>
        <w:pStyle w:val="a0"/>
        <w:rPr>
          <w:lang w:eastAsia="en-US"/>
        </w:rPr>
      </w:pPr>
    </w:p>
    <w:p w:rsidR="00A404C1" w:rsidRDefault="00FD29BB" w:rsidP="00336EF5">
      <w:pPr>
        <w:pStyle w:val="a0"/>
        <w:ind w:firstLine="0"/>
        <w:rPr>
          <w:lang w:eastAsia="en-US"/>
        </w:rPr>
      </w:pPr>
      <w:r>
        <w:rPr>
          <w:lang w:eastAsia="en-US"/>
        </w:rPr>
        <w:tab/>
      </w:r>
    </w:p>
    <w:sectPr w:rsidR="00A404C1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36A" w:rsidRDefault="0010336A" w:rsidP="00B37A9B">
      <w:pPr>
        <w:spacing w:line="240" w:lineRule="auto"/>
      </w:pPr>
      <w:r>
        <w:separator/>
      </w:r>
    </w:p>
  </w:endnote>
  <w:endnote w:type="continuationSeparator" w:id="0">
    <w:p w:rsidR="0010336A" w:rsidRDefault="0010336A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7B7AF5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-МО-СП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7B7AF5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-МО-СП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41882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84188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84188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84188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84188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84188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84188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84188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841882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84188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84188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84188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84188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84188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84188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84188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DE77D4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7B7AF5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-МО</w:t>
          </w:r>
          <w:r w:rsidR="00C106B8">
            <w:rPr>
              <w:rFonts w:ascii="Times New Roman" w:hAnsi="Times New Roman"/>
              <w:sz w:val="32"/>
              <w:szCs w:val="32"/>
            </w:rPr>
            <w:t>-СП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7B7AF5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780448" w:rsidP="00892620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10</w:t>
          </w:r>
          <w:r w:rsidR="007B7AF5">
            <w:rPr>
              <w:rFonts w:ascii="Times New Roman" w:hAnsi="Times New Roman"/>
              <w:sz w:val="14"/>
              <w:szCs w:val="14"/>
            </w:rPr>
            <w:t>.2015</w:t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153F54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СОСТАВ ПРОЕКТА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7B7AF5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780448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10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C65CCA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2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B7AF5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</w:t>
          </w:r>
          <w:r w:rsidR="007B7AF5">
            <w:rPr>
              <w:rFonts w:ascii="Times New Roman" w:hAnsi="Times New Roman"/>
            </w:rPr>
            <w:t>ЭС-</w:t>
          </w:r>
          <w:proofErr w:type="spellStart"/>
          <w:r w:rsidR="007B7AF5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780448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780448" w:rsidP="007B7AF5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14"/>
              <w:szCs w:val="14"/>
            </w:rPr>
            <w:t>10</w:t>
          </w:r>
          <w:r w:rsidR="007B7AF5">
            <w:rPr>
              <w:rFonts w:ascii="Times New Roman" w:hAnsi="Times New Roman"/>
              <w:sz w:val="14"/>
              <w:szCs w:val="14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7B7AF5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780448" w:rsidP="007B7AF5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10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36A" w:rsidRDefault="0010336A" w:rsidP="00B37A9B">
      <w:pPr>
        <w:spacing w:line="240" w:lineRule="auto"/>
      </w:pPr>
      <w:r>
        <w:separator/>
      </w:r>
    </w:p>
  </w:footnote>
  <w:footnote w:type="continuationSeparator" w:id="0">
    <w:p w:rsidR="0010336A" w:rsidRDefault="0010336A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841882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841882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1F7CF9">
      <w:rPr>
        <w:rFonts w:ascii="Times New Roman" w:eastAsia="Times New Roman" w:hAnsi="Times New Roman"/>
        <w:noProof/>
        <w:szCs w:val="24"/>
        <w:lang w:eastAsia="ru-RU"/>
      </w:rPr>
      <w:t>3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448F8"/>
    <w:rsid w:val="00055633"/>
    <w:rsid w:val="00057F97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41EB"/>
    <w:rsid w:val="000E5A94"/>
    <w:rsid w:val="000E676C"/>
    <w:rsid w:val="000E76F7"/>
    <w:rsid w:val="0010336A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62F85"/>
    <w:rsid w:val="00166F61"/>
    <w:rsid w:val="001759F9"/>
    <w:rsid w:val="00183555"/>
    <w:rsid w:val="00184D63"/>
    <w:rsid w:val="0018584C"/>
    <w:rsid w:val="00185F30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263A"/>
    <w:rsid w:val="00223D77"/>
    <w:rsid w:val="00225F64"/>
    <w:rsid w:val="00234A91"/>
    <w:rsid w:val="002400B2"/>
    <w:rsid w:val="00240EA3"/>
    <w:rsid w:val="002440DD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47AFF"/>
    <w:rsid w:val="00352C3E"/>
    <w:rsid w:val="003569C4"/>
    <w:rsid w:val="00373F12"/>
    <w:rsid w:val="0037675E"/>
    <w:rsid w:val="00376D8B"/>
    <w:rsid w:val="003905B4"/>
    <w:rsid w:val="003A090C"/>
    <w:rsid w:val="003A1C8B"/>
    <w:rsid w:val="003A3525"/>
    <w:rsid w:val="003B50BD"/>
    <w:rsid w:val="003C5CCD"/>
    <w:rsid w:val="003E2E7A"/>
    <w:rsid w:val="003E4796"/>
    <w:rsid w:val="003E4E07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B0A84"/>
    <w:rsid w:val="004B173B"/>
    <w:rsid w:val="004C6ED8"/>
    <w:rsid w:val="004C71E1"/>
    <w:rsid w:val="004D4B0C"/>
    <w:rsid w:val="004D577F"/>
    <w:rsid w:val="004D78A3"/>
    <w:rsid w:val="004F037C"/>
    <w:rsid w:val="005008BF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183F"/>
    <w:rsid w:val="00624C7E"/>
    <w:rsid w:val="006363BF"/>
    <w:rsid w:val="00641570"/>
    <w:rsid w:val="00655EA3"/>
    <w:rsid w:val="00662C93"/>
    <w:rsid w:val="00682B7D"/>
    <w:rsid w:val="0068498A"/>
    <w:rsid w:val="00687E64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CDF"/>
    <w:rsid w:val="00722A00"/>
    <w:rsid w:val="0072542A"/>
    <w:rsid w:val="007300D4"/>
    <w:rsid w:val="00730794"/>
    <w:rsid w:val="00731C1A"/>
    <w:rsid w:val="00737FE1"/>
    <w:rsid w:val="00740664"/>
    <w:rsid w:val="00741136"/>
    <w:rsid w:val="00746DC8"/>
    <w:rsid w:val="00753D25"/>
    <w:rsid w:val="0075750E"/>
    <w:rsid w:val="00780448"/>
    <w:rsid w:val="007B14FA"/>
    <w:rsid w:val="007B7AF5"/>
    <w:rsid w:val="007D1B62"/>
    <w:rsid w:val="007E09BA"/>
    <w:rsid w:val="007E2433"/>
    <w:rsid w:val="007E459A"/>
    <w:rsid w:val="007E4944"/>
    <w:rsid w:val="007E5F77"/>
    <w:rsid w:val="007E7F76"/>
    <w:rsid w:val="007F48D9"/>
    <w:rsid w:val="00812B29"/>
    <w:rsid w:val="00815D09"/>
    <w:rsid w:val="00815D97"/>
    <w:rsid w:val="0082017D"/>
    <w:rsid w:val="00820A5C"/>
    <w:rsid w:val="00821234"/>
    <w:rsid w:val="00821515"/>
    <w:rsid w:val="00822AD7"/>
    <w:rsid w:val="00823474"/>
    <w:rsid w:val="00823B70"/>
    <w:rsid w:val="00830DC6"/>
    <w:rsid w:val="00840CEF"/>
    <w:rsid w:val="00841882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1A80"/>
    <w:rsid w:val="008C4416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1D95"/>
    <w:rsid w:val="009C6957"/>
    <w:rsid w:val="009D31A3"/>
    <w:rsid w:val="009D3613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4857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6B8"/>
    <w:rsid w:val="00C1079D"/>
    <w:rsid w:val="00C155A9"/>
    <w:rsid w:val="00C17286"/>
    <w:rsid w:val="00C2040B"/>
    <w:rsid w:val="00C2395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4DCB"/>
    <w:rsid w:val="00D3627A"/>
    <w:rsid w:val="00D46B0B"/>
    <w:rsid w:val="00D52752"/>
    <w:rsid w:val="00D548C8"/>
    <w:rsid w:val="00D62926"/>
    <w:rsid w:val="00D6717D"/>
    <w:rsid w:val="00D7019D"/>
    <w:rsid w:val="00D70A11"/>
    <w:rsid w:val="00D716A8"/>
    <w:rsid w:val="00D73B34"/>
    <w:rsid w:val="00D74424"/>
    <w:rsid w:val="00D80603"/>
    <w:rsid w:val="00D9164D"/>
    <w:rsid w:val="00D96849"/>
    <w:rsid w:val="00DA4BE2"/>
    <w:rsid w:val="00DB06C9"/>
    <w:rsid w:val="00DB0BC4"/>
    <w:rsid w:val="00DB7C3A"/>
    <w:rsid w:val="00DE111B"/>
    <w:rsid w:val="00DE381D"/>
    <w:rsid w:val="00DE6EFA"/>
    <w:rsid w:val="00DE77D4"/>
    <w:rsid w:val="00DF238F"/>
    <w:rsid w:val="00DF382A"/>
    <w:rsid w:val="00DF42C2"/>
    <w:rsid w:val="00DF5554"/>
    <w:rsid w:val="00E045D6"/>
    <w:rsid w:val="00E059C1"/>
    <w:rsid w:val="00E065C7"/>
    <w:rsid w:val="00E07910"/>
    <w:rsid w:val="00E17D1B"/>
    <w:rsid w:val="00E23406"/>
    <w:rsid w:val="00E43E06"/>
    <w:rsid w:val="00E502C6"/>
    <w:rsid w:val="00E6006B"/>
    <w:rsid w:val="00E60858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F05981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4DA22-36E9-455F-8F03-430CE811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297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744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34</cp:revision>
  <cp:lastPrinted>2015-02-27T09:16:00Z</cp:lastPrinted>
  <dcterms:created xsi:type="dcterms:W3CDTF">2015-07-06T07:33:00Z</dcterms:created>
  <dcterms:modified xsi:type="dcterms:W3CDTF">2016-01-15T10:36:00Z</dcterms:modified>
</cp:coreProperties>
</file>